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B93194" w14:textId="5165B6AA" w:rsidR="002C3D09" w:rsidRPr="001F1AF3" w:rsidRDefault="007968C4">
      <w:pPr>
        <w:spacing w:after="0" w:line="36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hAnsi="Garamond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1D6F82A2" wp14:editId="461D8022">
                <wp:simplePos x="0" y="0"/>
                <wp:positionH relativeFrom="column">
                  <wp:posOffset>3621405</wp:posOffset>
                </wp:positionH>
                <wp:positionV relativeFrom="paragraph">
                  <wp:posOffset>22860</wp:posOffset>
                </wp:positionV>
                <wp:extent cx="2567305" cy="1493520"/>
                <wp:effectExtent l="0" t="0" r="23495" b="11430"/>
                <wp:wrapNone/>
                <wp:docPr id="175903630" name="Grupo 175903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493520"/>
                          <a:chOff x="4062325" y="3134800"/>
                          <a:chExt cx="2567350" cy="1290400"/>
                        </a:xfrm>
                      </wpg:grpSpPr>
                      <wpg:grpSp>
                        <wpg:cNvPr id="1479130542" name="Grupo 1479130542"/>
                        <wpg:cNvGrpSpPr/>
                        <wpg:grpSpPr>
                          <a:xfrm>
                            <a:off x="4062348" y="3134840"/>
                            <a:ext cx="2567305" cy="1290320"/>
                            <a:chOff x="4057575" y="3130075"/>
                            <a:chExt cx="2576850" cy="1299850"/>
                          </a:xfrm>
                        </wpg:grpSpPr>
                        <wps:wsp>
                          <wps:cNvPr id="528419370" name="Rectángulo 528419370"/>
                          <wps:cNvSpPr/>
                          <wps:spPr>
                            <a:xfrm>
                              <a:off x="4057575" y="3130075"/>
                              <a:ext cx="2576850" cy="1299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FD45C52" w14:textId="77777777" w:rsidR="00BA658B" w:rsidRDefault="00BA658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12809914" name="Grupo 212809914"/>
                          <wpg:cNvGrpSpPr/>
                          <wpg:grpSpPr>
                            <a:xfrm>
                              <a:off x="4062348" y="3134840"/>
                              <a:ext cx="2567305" cy="1290320"/>
                              <a:chOff x="-240397" y="719877"/>
                              <a:chExt cx="2567354" cy="1290638"/>
                            </a:xfrm>
                          </wpg:grpSpPr>
                          <wps:wsp>
                            <wps:cNvPr id="1608946956" name="Rectángulo 1608946956"/>
                            <wps:cNvSpPr/>
                            <wps:spPr>
                              <a:xfrm>
                                <a:off x="-240397" y="719877"/>
                                <a:ext cx="2567350" cy="1290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3E815CA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24389095" name="Rectángulo 424389095"/>
                            <wps:cNvSpPr/>
                            <wps:spPr>
                              <a:xfrm>
                                <a:off x="-193205" y="729616"/>
                                <a:ext cx="2520148" cy="117132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0810580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  <w:r>
                                    <w:rPr>
                                      <w:rFonts w:ascii="Garamond" w:eastAsia="Garamond" w:hAnsi="Garamond" w:cs="Garamond"/>
                                      <w:b/>
                                      <w:color w:val="000000"/>
                                      <w:sz w:val="16"/>
                                    </w:rPr>
                                    <w:t>Datos Notificación</w:t>
                                  </w:r>
                                </w:p>
                                <w:p w14:paraId="20BD0566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  <w:p w14:paraId="0E84E450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  <w:r>
                                    <w:rPr>
                                      <w:rFonts w:ascii="Garamond" w:eastAsia="Garamond" w:hAnsi="Garamond" w:cs="Garamond"/>
                                      <w:color w:val="000000"/>
                                      <w:sz w:val="16"/>
                                    </w:rPr>
                                    <w:t>Nombres/Apellidos: _____________________________</w:t>
                                  </w:r>
                                </w:p>
                                <w:p w14:paraId="1B3784C4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  <w:p w14:paraId="3BED136B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  <w:r>
                                    <w:rPr>
                                      <w:rFonts w:ascii="Garamond" w:eastAsia="Garamond" w:hAnsi="Garamond" w:cs="Garamond"/>
                                      <w:color w:val="000000"/>
                                      <w:sz w:val="16"/>
                                    </w:rPr>
                                    <w:t>No Identificación: _______________________________</w:t>
                                  </w:r>
                                </w:p>
                                <w:p w14:paraId="110EBCE7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  <w:p w14:paraId="7D7192E6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  <w:r>
                                    <w:rPr>
                                      <w:rFonts w:ascii="Garamond" w:eastAsia="Garamond" w:hAnsi="Garamond" w:cs="Garamond"/>
                                      <w:color w:val="000000"/>
                                      <w:sz w:val="16"/>
                                    </w:rPr>
                                    <w:t>Fecha y Hora: __________________________________</w:t>
                                  </w:r>
                                </w:p>
                                <w:p w14:paraId="091D8F79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  <w:p w14:paraId="4E15C9A2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  <w:r>
                                    <w:rPr>
                                      <w:rFonts w:ascii="Garamond" w:eastAsia="Garamond" w:hAnsi="Garamond" w:cs="Garamond"/>
                                      <w:b/>
                                      <w:color w:val="000000"/>
                                      <w:sz w:val="12"/>
                                    </w:rPr>
                                    <w:t>Nota:</w:t>
                                  </w:r>
                                  <w:r>
                                    <w:rPr>
                                      <w:rFonts w:ascii="Garamond" w:eastAsia="Garamond" w:hAnsi="Garamond" w:cs="Garamond"/>
                                      <w:color w:val="000000"/>
                                      <w:sz w:val="12"/>
                                    </w:rPr>
                                    <w:t xml:space="preserve"> Los datos de este apartado solo serán diligenciados por la persona quien recibe este documento al momento de la notificación.</w:t>
                                  </w:r>
                                </w:p>
                              </w:txbxContent>
                            </wps:txbx>
                            <wps:bodyPr spcFirstLastPara="1" wrap="square" lIns="92050" tIns="46350" rIns="92050" bIns="46350" anchor="t" anchorCtr="0">
                              <a:noAutofit/>
                            </wps:bodyPr>
                          </wps:wsp>
                          <wps:wsp>
                            <wps:cNvPr id="223220164" name="Rectángulo 223220164"/>
                            <wps:cNvSpPr/>
                            <wps:spPr>
                              <a:xfrm>
                                <a:off x="-240397" y="719877"/>
                                <a:ext cx="2567354" cy="1290638"/>
                              </a:xfrm>
                              <a:prstGeom prst="rect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4207D47" w14:textId="77777777" w:rsidR="00BA658B" w:rsidRDefault="00BA658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6F82A2" id="Grupo 175903630" o:spid="_x0000_s1026" style="position:absolute;left:0;text-align:left;margin-left:285.15pt;margin-top:1.8pt;width:202.15pt;height:117.6pt;z-index:251658240;mso-height-relative:margin" coordorigin="40623,31348" coordsize="25673,12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">
                <v:group id="Grupo 1479130542" o:spid="_x0000_s1027" style="position:absolute;left:40623;top:31348;width:25673;height:12903" coordorigin="40575,31300" coordsize="25768,12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">
                  <v:rect id="Rectángulo 528419370" o:spid="_x0000_s1028" style="position:absolute;left:40575;top:31300;width:25769;height:129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" filled="f" stroked="f">
                    <v:textbox inset="2.53958mm,2.53958mm,2.53958mm,2.53958mm">
                      <w:txbxContent>
                        <w:p w14:paraId="0FD45C52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upo 212809914" o:spid="_x0000_s1029" style="position:absolute;left:40623;top:31348;width:25673;height:12903" coordorigin="-2403,7198" coordsize="25673,12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">
                    <v:rect id="Rectángulo 1608946956" o:spid="_x0000_s1030" style="position:absolute;left:-2403;top:7198;width:25672;height:129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03E815CA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rect id="Rectángulo 424389095" o:spid="_x0000_s1031" style="position:absolute;left:-1932;top:7296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" stroked="f">
                      <v:textbox inset="2.55694mm,1.2875mm,2.55694mm,1.2875mm">
                        <w:txbxContent>
                          <w:p w14:paraId="70810580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Garamond" w:eastAsia="Garamond" w:hAnsi="Garamond" w:cs="Garamond"/>
                                <w:b/>
                                <w:color w:val="000000"/>
                                <w:sz w:val="16"/>
                              </w:rPr>
                              <w:t>Datos Notificación</w:t>
                            </w:r>
                          </w:p>
                          <w:p w14:paraId="20BD0566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0E84E450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Garamond" w:eastAsia="Garamond" w:hAnsi="Garamond" w:cs="Garamond"/>
                                <w:color w:val="000000"/>
                                <w:sz w:val="16"/>
                              </w:rPr>
                              <w:t>Nombres/Apellidos: _____________________________</w:t>
                            </w:r>
                          </w:p>
                          <w:p w14:paraId="1B3784C4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3BED136B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Garamond" w:eastAsia="Garamond" w:hAnsi="Garamond" w:cs="Garamond"/>
                                <w:color w:val="000000"/>
                                <w:sz w:val="16"/>
                              </w:rPr>
                              <w:t>No Identificación: _______________________________</w:t>
                            </w:r>
                          </w:p>
                          <w:p w14:paraId="110EBCE7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7D7192E6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Garamond" w:eastAsia="Garamond" w:hAnsi="Garamond" w:cs="Garamond"/>
                                <w:color w:val="000000"/>
                                <w:sz w:val="16"/>
                              </w:rPr>
                              <w:t>Fecha y Hora: __________________________________</w:t>
                            </w:r>
                          </w:p>
                          <w:p w14:paraId="091D8F79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4E15C9A2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Garamond" w:eastAsia="Garamond" w:hAnsi="Garamond" w:cs="Garamond"/>
                                <w:b/>
                                <w:color w:val="000000"/>
                                <w:sz w:val="12"/>
                              </w:rPr>
                              <w:t>Nota:</w:t>
                            </w:r>
                            <w:r>
                              <w:rPr>
                                <w:rFonts w:ascii="Garamond" w:eastAsia="Garamond" w:hAnsi="Garamond" w:cs="Garamond"/>
                                <w:color w:val="000000"/>
                                <w:sz w:val="12"/>
                              </w:rPr>
                              <w:t xml:space="preserve"> Los datos de este apartado solo serán diligenciados por la persona quien recibe este documento al momento de la notificación.</w:t>
                            </w:r>
                          </w:p>
                        </w:txbxContent>
                      </v:textbox>
                    </v:rect>
                    <v:rect id="Rectángulo 223220164" o:spid="_x0000_s1032" style="position:absolute;left:-2403;top:7198;width:25672;height:129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" filled="f" strokecolor="black [3200]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54207D47" w14:textId="77777777" w:rsidR="00BA658B" w:rsidRDefault="00BA658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v:group>
                </v:group>
              </v:group>
            </w:pict>
          </mc:Fallback>
        </mc:AlternateContent>
      </w:r>
      <w:r w:rsidRPr="001F1AF3">
        <w:rPr>
          <w:rFonts w:ascii="Garamond" w:eastAsia="Garamond" w:hAnsi="Garamond" w:cs="Garamond"/>
          <w:sz w:val="22"/>
          <w:szCs w:val="22"/>
        </w:rPr>
        <w:t xml:space="preserve">Bogotá D.C., </w:t>
      </w:r>
    </w:p>
    <w:p w14:paraId="21AFEE3C" w14:textId="77777777" w:rsidR="002C3D09" w:rsidRPr="001F1AF3" w:rsidRDefault="002F0257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>(532)</w:t>
      </w:r>
    </w:p>
    <w:p w14:paraId="1501D87B" w14:textId="77777777" w:rsidR="002C3D09" w:rsidRPr="001F1AF3" w:rsidRDefault="002C3D09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2AED290E" w14:textId="0DB629FA" w:rsidR="00594ED8" w:rsidRPr="001F1AF3" w:rsidRDefault="002F0257" w:rsidP="6B948A07">
      <w:pPr>
        <w:spacing w:after="0" w:line="240" w:lineRule="auto"/>
        <w:jc w:val="both"/>
        <w:rPr>
          <w:rFonts w:ascii="Garamond" w:eastAsia="Garamond" w:hAnsi="Garamond" w:cs="Garamond"/>
          <w:b/>
          <w:bCs/>
          <w:color w:val="000000"/>
          <w:sz w:val="22"/>
          <w:szCs w:val="22"/>
          <w:shd w:val="clear" w:color="auto" w:fill="E3E8EC"/>
        </w:rPr>
      </w:pPr>
      <w:bookmarkStart w:id="0" w:name="_Hlk200993287"/>
      <w:bookmarkStart w:id="1" w:name="_Hlk200993528"/>
      <w:r w:rsidRPr="001F1AF3">
        <w:rPr>
          <w:rFonts w:ascii="Garamond" w:eastAsia="Garamond" w:hAnsi="Garamond" w:cs="Garamond"/>
          <w:sz w:val="22"/>
          <w:szCs w:val="22"/>
        </w:rPr>
        <w:t>Señor</w:t>
      </w:r>
      <w:bookmarkEnd w:id="0"/>
    </w:p>
    <w:p w14:paraId="20751212" w14:textId="18B1A073" w:rsidR="00502405" w:rsidRPr="001F1AF3" w:rsidRDefault="001F1AF3" w:rsidP="6B948A07">
      <w:pPr>
        <w:spacing w:after="0" w:line="240" w:lineRule="auto"/>
        <w:jc w:val="both"/>
        <w:rPr>
          <w:rFonts w:ascii="Garamond" w:eastAsia="Garamond" w:hAnsi="Garamond" w:cs="Garamond"/>
          <w:b/>
          <w:bCs/>
          <w:sz w:val="22"/>
          <w:szCs w:val="22"/>
        </w:rPr>
      </w:pPr>
      <w:r w:rsidRPr="001F1AF3">
        <w:rPr>
          <w:rFonts w:ascii="Garamond" w:eastAsia="Garamond" w:hAnsi="Garamond" w:cs="Garamond"/>
          <w:b/>
          <w:bCs/>
          <w:sz w:val="22"/>
          <w:szCs w:val="22"/>
        </w:rPr>
        <w:t>SEBASTIAN MESA PELAEZ</w:t>
      </w:r>
    </w:p>
    <w:p w14:paraId="1AA4402D" w14:textId="0CB26126" w:rsidR="004B0822" w:rsidRPr="001F1AF3" w:rsidRDefault="001F1AF3">
      <w:pPr>
        <w:spacing w:after="0" w:line="240" w:lineRule="auto"/>
        <w:jc w:val="both"/>
        <w:rPr>
          <w:rFonts w:ascii="Garamond" w:eastAsia="Garamond" w:hAnsi="Garamond" w:cs="Garamond"/>
          <w:color w:val="000000" w:themeColor="text1"/>
          <w:sz w:val="22"/>
          <w:szCs w:val="22"/>
        </w:rPr>
      </w:pPr>
      <w:r w:rsidRPr="001F1AF3">
        <w:rPr>
          <w:rStyle w:val="Hipervnculo"/>
          <w:rFonts w:ascii="Garamond" w:eastAsia="Garamond" w:hAnsi="Garamond" w:cs="Garamond"/>
          <w:color w:val="000000" w:themeColor="text1"/>
          <w:sz w:val="22"/>
          <w:szCs w:val="22"/>
          <w:u w:val="none"/>
        </w:rPr>
        <w:t>smeasp</w:t>
      </w:r>
      <w:r w:rsidR="4F88F04A" w:rsidRPr="001F1AF3">
        <w:rPr>
          <w:rStyle w:val="Hipervnculo"/>
          <w:rFonts w:ascii="Garamond" w:eastAsia="Garamond" w:hAnsi="Garamond" w:cs="Garamond"/>
          <w:color w:val="000000" w:themeColor="text1"/>
          <w:sz w:val="22"/>
          <w:szCs w:val="22"/>
          <w:u w:val="none"/>
        </w:rPr>
        <w:t>@</w:t>
      </w:r>
      <w:r w:rsidRPr="001F1AF3">
        <w:rPr>
          <w:rStyle w:val="Hipervnculo"/>
          <w:rFonts w:ascii="Garamond" w:eastAsia="Garamond" w:hAnsi="Garamond" w:cs="Garamond"/>
          <w:color w:val="000000" w:themeColor="text1"/>
          <w:sz w:val="22"/>
          <w:szCs w:val="22"/>
          <w:u w:val="none"/>
        </w:rPr>
        <w:t>unal.edu.co</w:t>
      </w:r>
    </w:p>
    <w:p w14:paraId="070A2268" w14:textId="75CED3E7" w:rsidR="002C3D09" w:rsidRPr="001F1AF3" w:rsidRDefault="002F0257">
      <w:pPr>
        <w:spacing w:after="0" w:line="240" w:lineRule="auto"/>
        <w:jc w:val="both"/>
        <w:rPr>
          <w:rFonts w:ascii="Garamond" w:eastAsia="Garamond" w:hAnsi="Garamond" w:cs="Garamond"/>
          <w:color w:val="000000" w:themeColor="text1"/>
          <w:sz w:val="22"/>
          <w:szCs w:val="22"/>
        </w:rPr>
      </w:pPr>
      <w:r w:rsidRPr="001F1AF3">
        <w:rPr>
          <w:rFonts w:ascii="Garamond" w:eastAsia="Garamond" w:hAnsi="Garamond" w:cs="Garamond"/>
          <w:color w:val="000000" w:themeColor="text1"/>
          <w:sz w:val="22"/>
          <w:szCs w:val="22"/>
        </w:rPr>
        <w:t>Bogotá D.C</w:t>
      </w:r>
    </w:p>
    <w:p w14:paraId="2AD69985" w14:textId="77777777" w:rsidR="002C3D09" w:rsidRPr="001F1AF3" w:rsidRDefault="002C3D09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05CC3D77" w14:textId="77777777" w:rsidR="002C3D09" w:rsidRPr="001F1AF3" w:rsidRDefault="002C3D09" w:rsidP="0062668A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bookmarkEnd w:id="1"/>
    <w:p w14:paraId="3775D0BC" w14:textId="7B56724F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b/>
          <w:bCs/>
          <w:sz w:val="22"/>
          <w:szCs w:val="22"/>
        </w:rPr>
        <w:t>Asunto:</w:t>
      </w:r>
      <w:r w:rsidRPr="001F1AF3">
        <w:rPr>
          <w:rFonts w:ascii="Garamond" w:eastAsia="Garamond" w:hAnsi="Garamond" w:cs="Garamond"/>
          <w:sz w:val="22"/>
          <w:szCs w:val="22"/>
        </w:rPr>
        <w:t xml:space="preserve"> Respuesta solicitud “Vacantes Para Personal </w:t>
      </w:r>
      <w:r w:rsidR="00BA658B" w:rsidRPr="001F1AF3">
        <w:rPr>
          <w:rFonts w:ascii="Garamond" w:eastAsia="Garamond" w:hAnsi="Garamond" w:cs="Garamond"/>
          <w:sz w:val="22"/>
          <w:szCs w:val="22"/>
        </w:rPr>
        <w:t>Masculin</w:t>
      </w:r>
      <w:r w:rsidR="00804CBC" w:rsidRPr="001F1AF3">
        <w:rPr>
          <w:rFonts w:ascii="Garamond" w:eastAsia="Garamond" w:hAnsi="Garamond" w:cs="Garamond"/>
          <w:sz w:val="22"/>
          <w:szCs w:val="22"/>
        </w:rPr>
        <w:t>o”</w:t>
      </w:r>
    </w:p>
    <w:p w14:paraId="3DD5A08D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477D1C69" w14:textId="536D4CE1" w:rsidR="00752AD4" w:rsidRPr="001F1AF3" w:rsidRDefault="00752AD4" w:rsidP="6B948A07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  <w:u w:val="single"/>
        </w:rPr>
      </w:pPr>
      <w:r w:rsidRPr="001F1AF3">
        <w:rPr>
          <w:rFonts w:ascii="Garamond" w:eastAsia="Garamond" w:hAnsi="Garamond" w:cs="Garamond"/>
          <w:b/>
          <w:bCs/>
          <w:sz w:val="22"/>
          <w:szCs w:val="22"/>
        </w:rPr>
        <w:t>Referencia:</w:t>
      </w:r>
      <w:r w:rsidRPr="001F1AF3">
        <w:rPr>
          <w:rFonts w:ascii="Garamond" w:eastAsia="Garamond" w:hAnsi="Garamond" w:cs="Garamond"/>
          <w:sz w:val="22"/>
          <w:szCs w:val="22"/>
        </w:rPr>
        <w:t xml:space="preserve"> Radicado </w:t>
      </w:r>
      <w:r w:rsidR="00BB0C37" w:rsidRPr="001F1AF3">
        <w:rPr>
          <w:rFonts w:ascii="Garamond" w:eastAsia="Garamond" w:hAnsi="Garamond" w:cs="Garamond"/>
          <w:sz w:val="22"/>
          <w:szCs w:val="22"/>
        </w:rPr>
        <w:t>Orfeo</w:t>
      </w:r>
      <w:r w:rsidR="2197B3F5" w:rsidRPr="001F1AF3">
        <w:rPr>
          <w:rFonts w:ascii="Garamond" w:eastAsia="Garamond" w:hAnsi="Garamond" w:cs="Garamond"/>
          <w:sz w:val="22"/>
          <w:szCs w:val="22"/>
        </w:rPr>
        <w:t xml:space="preserve"> 202653100</w:t>
      </w:r>
      <w:r w:rsidR="001F1AF3" w:rsidRPr="001F1AF3">
        <w:rPr>
          <w:rFonts w:ascii="Garamond" w:eastAsia="Garamond" w:hAnsi="Garamond" w:cs="Garamond"/>
          <w:sz w:val="22"/>
          <w:szCs w:val="22"/>
        </w:rPr>
        <w:t>44132</w:t>
      </w:r>
    </w:p>
    <w:p w14:paraId="25B7C429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15ED0E79" w14:textId="606C0E45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>Respetad</w:t>
      </w:r>
      <w:r w:rsidR="00BA658B" w:rsidRPr="001F1AF3">
        <w:rPr>
          <w:rFonts w:ascii="Garamond" w:eastAsia="Garamond" w:hAnsi="Garamond" w:cs="Garamond"/>
          <w:sz w:val="22"/>
          <w:szCs w:val="22"/>
        </w:rPr>
        <w:t>o</w:t>
      </w:r>
      <w:r w:rsidR="008F44E6" w:rsidRPr="001F1AF3">
        <w:rPr>
          <w:rFonts w:ascii="Garamond" w:eastAsia="Garamond" w:hAnsi="Garamond" w:cs="Garamond"/>
          <w:sz w:val="22"/>
          <w:szCs w:val="22"/>
        </w:rPr>
        <w:t xml:space="preserve"> Seño</w:t>
      </w:r>
      <w:r w:rsidR="00BA658B" w:rsidRPr="001F1AF3">
        <w:rPr>
          <w:rFonts w:ascii="Garamond" w:eastAsia="Garamond" w:hAnsi="Garamond" w:cs="Garamond"/>
          <w:sz w:val="22"/>
          <w:szCs w:val="22"/>
        </w:rPr>
        <w:t>r</w:t>
      </w:r>
      <w:r w:rsidRPr="001F1AF3">
        <w:rPr>
          <w:rFonts w:ascii="Garamond" w:eastAsia="Garamond" w:hAnsi="Garamond" w:cs="Garamond"/>
          <w:sz w:val="22"/>
          <w:szCs w:val="22"/>
        </w:rPr>
        <w:t>: </w:t>
      </w:r>
    </w:p>
    <w:p w14:paraId="4250E690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34A9FB67" w14:textId="11A83594" w:rsidR="00752AD4" w:rsidRPr="001F1AF3" w:rsidRDefault="00752AD4" w:rsidP="6B948A07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 xml:space="preserve">En atención a la solicitud con el radicado de la referencia, mediante la cual se manifiesta: </w:t>
      </w:r>
      <w:r w:rsidR="006C2182" w:rsidRPr="001F1AF3">
        <w:rPr>
          <w:rFonts w:ascii="Garamond" w:eastAsia="Garamond" w:hAnsi="Garamond" w:cs="Garamond"/>
          <w:sz w:val="22"/>
          <w:szCs w:val="22"/>
        </w:rPr>
        <w:t>“</w:t>
      </w:r>
      <w:r w:rsidR="006C2182" w:rsidRPr="001F1AF3">
        <w:rPr>
          <w:rFonts w:ascii="Garamond" w:eastAsia="Garamond" w:hAnsi="Garamond" w:cs="Garamond"/>
          <w:i/>
          <w:iCs/>
          <w:sz w:val="22"/>
          <w:szCs w:val="22"/>
        </w:rPr>
        <w:t>...</w:t>
      </w:r>
      <w:r w:rsidR="00597ACA" w:rsidRPr="001F1AF3">
        <w:rPr>
          <w:rFonts w:ascii="Garamond" w:eastAsia="Garamond" w:hAnsi="Garamond" w:cs="Garamond"/>
          <w:i/>
          <w:iCs/>
          <w:sz w:val="22"/>
          <w:szCs w:val="22"/>
        </w:rPr>
        <w:t>adjunto mi hoja de vida</w:t>
      </w:r>
      <w:r w:rsidR="00502405" w:rsidRPr="001F1AF3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="001F1AF3" w:rsidRPr="001F1AF3">
        <w:rPr>
          <w:rFonts w:ascii="Garamond" w:eastAsia="Garamond" w:hAnsi="Garamond" w:cs="Garamond"/>
          <w:i/>
          <w:iCs/>
          <w:sz w:val="22"/>
          <w:szCs w:val="22"/>
        </w:rPr>
        <w:t>en busca de oportunidades en mi campo laboral</w:t>
      </w:r>
      <w:r w:rsidRPr="001F1AF3">
        <w:rPr>
          <w:rFonts w:ascii="Garamond" w:eastAsia="Garamond" w:hAnsi="Garamond" w:cs="Garamond"/>
          <w:i/>
          <w:iCs/>
          <w:sz w:val="22"/>
          <w:szCs w:val="22"/>
        </w:rPr>
        <w:t>…”</w:t>
      </w:r>
      <w:r w:rsidR="00BB0C37" w:rsidRPr="001F1AF3">
        <w:rPr>
          <w:rFonts w:ascii="Garamond" w:eastAsia="Garamond" w:hAnsi="Garamond" w:cs="Garamond"/>
          <w:sz w:val="22"/>
          <w:szCs w:val="22"/>
        </w:rPr>
        <w:t>,</w:t>
      </w:r>
      <w:r w:rsidRPr="001F1AF3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="00BB6452" w:rsidRPr="001F1AF3">
        <w:rPr>
          <w:rFonts w:ascii="Garamond" w:eastAsia="Garamond" w:hAnsi="Garamond" w:cs="Garamond"/>
          <w:sz w:val="22"/>
          <w:szCs w:val="22"/>
        </w:rPr>
        <w:t>respondo</w:t>
      </w:r>
      <w:r w:rsidRPr="001F1AF3">
        <w:rPr>
          <w:rFonts w:ascii="Garamond" w:eastAsia="Garamond" w:hAnsi="Garamond" w:cs="Garamond"/>
          <w:sz w:val="22"/>
          <w:szCs w:val="22"/>
        </w:rPr>
        <w:t xml:space="preserve"> en los siguientes términos:</w:t>
      </w:r>
    </w:p>
    <w:p w14:paraId="781E7721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43CD2F97" w14:textId="51CCBD80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 xml:space="preserve">Es importante indicar que es la Alcaldía Mayor de Bogotá, </w:t>
      </w:r>
      <w:r w:rsidR="00597ACA" w:rsidRPr="001F1AF3">
        <w:rPr>
          <w:rFonts w:ascii="Garamond" w:eastAsia="Garamond" w:hAnsi="Garamond" w:cs="Garamond"/>
          <w:sz w:val="22"/>
          <w:szCs w:val="22"/>
        </w:rPr>
        <w:t xml:space="preserve">quien </w:t>
      </w:r>
      <w:r w:rsidRPr="001F1AF3">
        <w:rPr>
          <w:rFonts w:ascii="Garamond" w:eastAsia="Garamond" w:hAnsi="Garamond" w:cs="Garamond"/>
          <w:sz w:val="22"/>
          <w:szCs w:val="22"/>
        </w:rPr>
        <w:t xml:space="preserve">cuenta con el “Banco de Hojas de Vida de Bogotá Talento No Palanca, a través del portal, </w:t>
      </w:r>
      <w:hyperlink r:id="rId7">
        <w:r w:rsidRPr="001F1AF3">
          <w:rPr>
            <w:rStyle w:val="Hipervnculo"/>
            <w:rFonts w:ascii="Garamond" w:eastAsia="Garamond" w:hAnsi="Garamond" w:cs="Garamond"/>
            <w:sz w:val="22"/>
            <w:szCs w:val="22"/>
          </w:rPr>
          <w:t>www.talentonopalanca.gov.co</w:t>
        </w:r>
      </w:hyperlink>
      <w:r w:rsidRPr="001F1AF3">
        <w:rPr>
          <w:rFonts w:ascii="Garamond" w:eastAsia="Garamond" w:hAnsi="Garamond" w:cs="Garamond"/>
          <w:sz w:val="22"/>
          <w:szCs w:val="22"/>
        </w:rPr>
        <w:t>. Este es un servicio abierto y gratuito que busca que los ciudadanos y ciudadanas interesadas en acceder a contratos de prestación de servicios profesionales o de apoyo a la gestión en entidades y organismos distritales, puedan registrarse en los perfiles allí ofertados e identifiquen las áreas y entidades que le puedan ser de interés, según la profesión y experiencia laboral con la que cuente el interesado, entre otros aspectos.</w:t>
      </w:r>
    </w:p>
    <w:p w14:paraId="31A77E69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01A951B9" w14:textId="6E79E6B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>Esta Alcaldía Local destaca que en la actualidad no se encuentra adelanta</w:t>
      </w:r>
      <w:r w:rsidR="00597ACA" w:rsidRPr="001F1AF3">
        <w:rPr>
          <w:rFonts w:ascii="Garamond" w:eastAsia="Garamond" w:hAnsi="Garamond" w:cs="Garamond"/>
          <w:sz w:val="22"/>
          <w:szCs w:val="22"/>
        </w:rPr>
        <w:t>n</w:t>
      </w:r>
      <w:r w:rsidRPr="001F1AF3">
        <w:rPr>
          <w:rFonts w:ascii="Garamond" w:eastAsia="Garamond" w:hAnsi="Garamond" w:cs="Garamond"/>
          <w:sz w:val="22"/>
          <w:szCs w:val="22"/>
        </w:rPr>
        <w:t xml:space="preserve">do procesos de selección de personal alguno o convocatorias para suplir vacantes o necesidades respecto de la prestación </w:t>
      </w:r>
      <w:r w:rsidR="00BB0C37" w:rsidRPr="001F1AF3">
        <w:rPr>
          <w:rFonts w:ascii="Garamond" w:eastAsia="Garamond" w:hAnsi="Garamond" w:cs="Garamond"/>
          <w:sz w:val="22"/>
          <w:szCs w:val="22"/>
        </w:rPr>
        <w:t>en algunos</w:t>
      </w:r>
      <w:r w:rsidRPr="001F1AF3">
        <w:rPr>
          <w:rFonts w:ascii="Garamond" w:eastAsia="Garamond" w:hAnsi="Garamond" w:cs="Garamond"/>
          <w:sz w:val="22"/>
          <w:szCs w:val="22"/>
        </w:rPr>
        <w:t xml:space="preserve"> de los servicios a cargo de la Entidad, a pesar de ello, reitero el compromiso institucional con la promoción de la participación laboral</w:t>
      </w:r>
      <w:r w:rsidR="00BB0C37" w:rsidRPr="001F1AF3">
        <w:rPr>
          <w:rFonts w:ascii="Garamond" w:eastAsia="Garamond" w:hAnsi="Garamond" w:cs="Garamond"/>
          <w:sz w:val="22"/>
          <w:szCs w:val="22"/>
        </w:rPr>
        <w:t>.</w:t>
      </w:r>
    </w:p>
    <w:p w14:paraId="57B0D5EF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360C26B7" w14:textId="77777777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>Cordialmente, </w:t>
      </w:r>
    </w:p>
    <w:p w14:paraId="5B0F4905" w14:textId="77777777" w:rsidR="004B0822" w:rsidRPr="001F1AF3" w:rsidRDefault="004B0822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0B360736" w14:textId="501F611E" w:rsidR="00752AD4" w:rsidRPr="001F1AF3" w:rsidRDefault="00752AD4" w:rsidP="00752AD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br/>
      </w:r>
    </w:p>
    <w:p w14:paraId="32BF5618" w14:textId="77777777" w:rsidR="00752AD4" w:rsidRPr="001F1AF3" w:rsidRDefault="00752AD4" w:rsidP="6B948A07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156A863" w14:textId="3DCBA499" w:rsidR="00752AD4" w:rsidRPr="001F1AF3" w:rsidRDefault="001F1AF3" w:rsidP="6B948A07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b/>
          <w:bCs/>
          <w:sz w:val="22"/>
          <w:szCs w:val="22"/>
        </w:rPr>
        <w:t>ANGELICA MARIA ANGARITA SERRANO</w:t>
      </w:r>
      <w:bookmarkStart w:id="2" w:name="_GoBack"/>
      <w:bookmarkEnd w:id="2"/>
    </w:p>
    <w:p w14:paraId="7A3F1CC8" w14:textId="0CAF25FD" w:rsidR="001F1AF3" w:rsidRPr="001F1AF3" w:rsidRDefault="00752AD4" w:rsidP="001F1AF3">
      <w:pPr>
        <w:spacing w:after="0" w:line="480" w:lineRule="auto"/>
        <w:rPr>
          <w:rFonts w:ascii="Sans Serif Collection" w:eastAsia="Garamond" w:hAnsi="Sans Serif Collection" w:cs="Sans Serif Collection"/>
          <w:sz w:val="22"/>
          <w:szCs w:val="22"/>
        </w:rPr>
      </w:pPr>
      <w:r w:rsidRPr="001F1AF3">
        <w:rPr>
          <w:rFonts w:ascii="Garamond" w:eastAsia="Garamond" w:hAnsi="Garamond" w:cs="Garamond"/>
          <w:sz w:val="22"/>
          <w:szCs w:val="22"/>
        </w:rPr>
        <w:t>Alcalde Local de Santa Fe</w:t>
      </w:r>
      <w:r w:rsidR="001F1AF3">
        <w:rPr>
          <w:rFonts w:ascii="Garamond" w:eastAsia="Garamond" w:hAnsi="Garamond" w:cs="Garamond"/>
          <w:sz w:val="22"/>
          <w:szCs w:val="22"/>
        </w:rPr>
        <w:t xml:space="preserve"> (E)                                                              </w:t>
      </w:r>
    </w:p>
    <w:p w14:paraId="18B8C6D4" w14:textId="6B412E1B" w:rsidR="00233D99" w:rsidRPr="001F1AF3" w:rsidRDefault="00233D99" w:rsidP="6B948A07">
      <w:pPr>
        <w:spacing w:after="0" w:line="240" w:lineRule="auto"/>
        <w:rPr>
          <w:rFonts w:ascii="Garamond" w:eastAsia="Garamond" w:hAnsi="Garamond"/>
          <w:sz w:val="16"/>
          <w:szCs w:val="16"/>
        </w:rPr>
      </w:pPr>
      <w:r w:rsidRPr="001F1AF3">
        <w:rPr>
          <w:rFonts w:ascii="Garamond" w:eastAsia="Garamond" w:hAnsi="Garamond"/>
          <w:sz w:val="16"/>
          <w:szCs w:val="16"/>
        </w:rPr>
        <w:t xml:space="preserve">Elaboró: Emely Olarte Valencia. – </w:t>
      </w:r>
      <w:r w:rsidR="34793BBC" w:rsidRPr="001F1AF3">
        <w:rPr>
          <w:rFonts w:ascii="Garamond" w:eastAsia="Garamond" w:hAnsi="Garamond"/>
          <w:sz w:val="16"/>
          <w:szCs w:val="16"/>
        </w:rPr>
        <w:t>GC-</w:t>
      </w:r>
      <w:r w:rsidRPr="001F1AF3">
        <w:rPr>
          <w:noProof/>
          <w:sz w:val="16"/>
          <w:szCs w:val="16"/>
        </w:rPr>
        <w:drawing>
          <wp:inline distT="0" distB="0" distL="0" distR="0" wp14:anchorId="3229782B" wp14:editId="738BF410">
            <wp:extent cx="226879" cy="111760"/>
            <wp:effectExtent l="0" t="0" r="1905" b="25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45" cy="161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B061C7" w14:textId="7065F9F3" w:rsidR="00233D99" w:rsidRPr="001F1AF3" w:rsidRDefault="00C438E5" w:rsidP="6B948A07">
      <w:pPr>
        <w:spacing w:after="0" w:line="240" w:lineRule="auto"/>
        <w:rPr>
          <w:rFonts w:ascii="Garamond" w:eastAsia="Garamond" w:hAnsi="Garamond"/>
          <w:sz w:val="16"/>
          <w:szCs w:val="16"/>
        </w:rPr>
      </w:pPr>
      <w:r w:rsidRPr="001F1AF3">
        <w:rPr>
          <w:rFonts w:ascii="Garamond" w:eastAsia="Garamond" w:hAnsi="Garamond"/>
          <w:sz w:val="16"/>
          <w:szCs w:val="16"/>
        </w:rPr>
        <w:t>Revisó</w:t>
      </w:r>
      <w:r w:rsidR="00233D99" w:rsidRPr="001F1AF3">
        <w:rPr>
          <w:rFonts w:ascii="Garamond" w:eastAsia="Garamond" w:hAnsi="Garamond"/>
          <w:sz w:val="16"/>
          <w:szCs w:val="16"/>
        </w:rPr>
        <w:t>: Alexander Ospina</w:t>
      </w:r>
      <w:r w:rsidR="36C992B0" w:rsidRPr="001F1AF3">
        <w:rPr>
          <w:rFonts w:ascii="Garamond" w:eastAsia="Garamond" w:hAnsi="Garamond"/>
          <w:sz w:val="16"/>
          <w:szCs w:val="16"/>
        </w:rPr>
        <w:t>- GC-</w:t>
      </w:r>
      <w:r w:rsidR="00233D99" w:rsidRPr="001F1AF3">
        <w:rPr>
          <w:noProof/>
          <w:sz w:val="16"/>
          <w:szCs w:val="16"/>
        </w:rPr>
        <w:drawing>
          <wp:inline distT="0" distB="0" distL="0" distR="0" wp14:anchorId="5419D22E" wp14:editId="4F392A28">
            <wp:extent cx="217168" cy="82731"/>
            <wp:effectExtent l="0" t="0" r="0" b="0"/>
            <wp:docPr id="43549439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494399" name="Imagen 4354943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88" cy="87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3B7F6" w14:textId="2915B984" w:rsidR="00233D99" w:rsidRPr="001F1AF3" w:rsidRDefault="00233D99" w:rsidP="6B948A07">
      <w:pPr>
        <w:spacing w:after="0" w:line="240" w:lineRule="auto"/>
        <w:rPr>
          <w:rFonts w:ascii="Garamond" w:eastAsia="Garamond" w:hAnsi="Garamond"/>
          <w:sz w:val="16"/>
          <w:szCs w:val="16"/>
          <w:lang w:val="pt-PT"/>
        </w:rPr>
      </w:pPr>
      <w:r w:rsidRPr="001F1AF3">
        <w:rPr>
          <w:rFonts w:ascii="Garamond" w:eastAsia="Garamond" w:hAnsi="Garamond"/>
          <w:sz w:val="16"/>
          <w:szCs w:val="16"/>
          <w:lang w:val="pt-PT"/>
        </w:rPr>
        <w:t>Revisó: David Ricardo Molina Penuela –</w:t>
      </w:r>
      <w:r w:rsidR="1E91680D" w:rsidRPr="001F1AF3">
        <w:rPr>
          <w:rFonts w:ascii="Garamond" w:eastAsia="Garamond" w:hAnsi="Garamond"/>
          <w:sz w:val="16"/>
          <w:szCs w:val="16"/>
          <w:lang w:val="pt-PT"/>
        </w:rPr>
        <w:t>G-C</w:t>
      </w:r>
      <w:r w:rsidRPr="001F1AF3">
        <w:rPr>
          <w:rFonts w:ascii="Garamond" w:eastAsia="Garamond" w:hAnsi="Garamond"/>
          <w:sz w:val="16"/>
          <w:szCs w:val="16"/>
          <w:lang w:val="pt-PT"/>
        </w:rPr>
        <w:t xml:space="preserve"> </w:t>
      </w:r>
      <w:r w:rsidRPr="001F1AF3">
        <w:rPr>
          <w:noProof/>
          <w:sz w:val="16"/>
          <w:szCs w:val="16"/>
        </w:rPr>
        <w:drawing>
          <wp:inline distT="0" distB="0" distL="0" distR="0" wp14:anchorId="267E5323" wp14:editId="341CAF96">
            <wp:extent cx="178990" cy="104775"/>
            <wp:effectExtent l="0" t="0" r="0" b="0"/>
            <wp:docPr id="101251400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514007" name="Imagen 101251400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470" cy="11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52BE5" w14:textId="6E43D864" w:rsidR="00233D99" w:rsidRPr="001F1AF3" w:rsidRDefault="00233D99" w:rsidP="6B948A07">
      <w:pPr>
        <w:spacing w:after="0" w:line="240" w:lineRule="auto"/>
        <w:rPr>
          <w:rFonts w:ascii="Garamond" w:eastAsia="Garamond" w:hAnsi="Garamond"/>
          <w:sz w:val="16"/>
          <w:szCs w:val="16"/>
          <w:lang w:val="pt-PT"/>
        </w:rPr>
      </w:pPr>
      <w:r w:rsidRPr="001F1AF3">
        <w:rPr>
          <w:rFonts w:ascii="Garamond" w:eastAsia="Garamond" w:hAnsi="Garamond"/>
          <w:sz w:val="16"/>
          <w:szCs w:val="16"/>
          <w:lang w:val="pt-PT"/>
        </w:rPr>
        <w:t>Aprobó: Yojana Reyes – G</w:t>
      </w:r>
      <w:r w:rsidR="58B1C75B" w:rsidRPr="001F1AF3">
        <w:rPr>
          <w:rFonts w:ascii="Garamond" w:eastAsia="Garamond" w:hAnsi="Garamond"/>
          <w:sz w:val="16"/>
          <w:szCs w:val="16"/>
          <w:lang w:val="pt-PT"/>
        </w:rPr>
        <w:t xml:space="preserve">G </w:t>
      </w:r>
    </w:p>
    <w:p w14:paraId="6401BFD7" w14:textId="77777777" w:rsidR="00233D99" w:rsidRPr="006C2182" w:rsidRDefault="00233D99" w:rsidP="6B948A07">
      <w:pPr>
        <w:spacing w:after="0" w:line="240" w:lineRule="auto"/>
        <w:jc w:val="both"/>
        <w:rPr>
          <w:rFonts w:ascii="Garamond" w:eastAsia="Garamond" w:hAnsi="Garamond" w:cs="Garamond"/>
          <w:sz w:val="18"/>
          <w:szCs w:val="18"/>
        </w:rPr>
      </w:pPr>
    </w:p>
    <w:p w14:paraId="42A75F14" w14:textId="29E4B833" w:rsidR="007968C4" w:rsidRPr="00233D99" w:rsidRDefault="007968C4" w:rsidP="00233D99">
      <w:pPr>
        <w:spacing w:after="0"/>
        <w:rPr>
          <w:rFonts w:ascii="Garamond" w:eastAsia="Garamond" w:hAnsi="Garamond" w:cs="Garamond"/>
          <w:sz w:val="16"/>
          <w:szCs w:val="16"/>
        </w:rPr>
      </w:pPr>
    </w:p>
    <w:sectPr w:rsidR="007968C4" w:rsidRPr="00233D99">
      <w:headerReference w:type="default" r:id="rId11"/>
      <w:footerReference w:type="default" r:id="rId12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1499A9" w14:textId="77777777" w:rsidR="00407751" w:rsidRDefault="00407751">
      <w:pPr>
        <w:spacing w:after="0" w:line="240" w:lineRule="auto"/>
      </w:pPr>
      <w:r>
        <w:separator/>
      </w:r>
    </w:p>
  </w:endnote>
  <w:endnote w:type="continuationSeparator" w:id="0">
    <w:p w14:paraId="608D59F7" w14:textId="77777777" w:rsidR="00407751" w:rsidRDefault="004077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E3CD084-5349-4400-BD17-09022900E3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Segoe UI"/>
    <w:charset w:val="00"/>
    <w:family w:val="roman"/>
    <w:pitch w:val="default"/>
  </w:font>
  <w:font w:name="Lohit Hindi">
    <w:altName w:val="Cambria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9F59C1A-165C-4ABE-A15F-719583863A4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F07A13C0-D075-4292-83EF-42AC401938B0}"/>
    <w:embedItalic r:id="rId4" w:fontKey="{EDBD9609-738D-4591-9FF6-6A19FBA71FF3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5" w:fontKey="{BE9653E7-1328-41A4-A8BC-D32948E39AC3}"/>
    <w:embedBold r:id="rId6" w:fontKey="{6FAE46FC-05D0-4C98-A618-6157529C0B10}"/>
    <w:embedItalic r:id="rId7" w:fontKey="{FCD43771-09AA-45A9-BD0F-34B113BFBD08}"/>
  </w:font>
  <w:font w:name="Sans Serif Collection">
    <w:panose1 w:val="020B0502040504020204"/>
    <w:charset w:val="00"/>
    <w:family w:val="swiss"/>
    <w:pitch w:val="variable"/>
    <w:sig w:usb0="E057A3FF" w:usb1="4200605F" w:usb2="29100029" w:usb3="00000000" w:csb0="000001DF" w:csb1="00000000"/>
    <w:embedRegular r:id="rId8" w:fontKey="{B31AC99D-4EB3-4FCE-B702-D76B05ECCD6C}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7BCDB607-FCA3-4264-94E3-75EB9AF863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5CEFA" w14:textId="77777777" w:rsidR="00BA658B" w:rsidRDefault="00BA65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1912D604" wp14:editId="02A91952">
              <wp:simplePos x="0" y="0"/>
              <wp:positionH relativeFrom="column">
                <wp:posOffset>1460500</wp:posOffset>
              </wp:positionH>
              <wp:positionV relativeFrom="paragraph">
                <wp:posOffset>-368299</wp:posOffset>
              </wp:positionV>
              <wp:extent cx="0" cy="753745"/>
              <wp:effectExtent l="0" t="0" r="0" b="0"/>
              <wp:wrapNone/>
              <wp:docPr id="175903627" name="Conector recto de flecha 1759036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distT="0" distB="0" distL="114300" distR="114300" simplePos="0" relativeHeight="0" behindDoc="0" locked="0" layoutInCell="1" hidden="0" allowOverlap="1">
              <wp:simplePos x="0" y="0"/>
              <wp:positionH relativeFrom="column">
                <wp:posOffset>1460500</wp:posOffset>
              </wp:positionH>
              <wp:positionV relativeFrom="paragraph">
                <wp:posOffset>-368299</wp:posOffset>
              </wp:positionV>
              <wp:extent cx="0" cy="753745"/>
              <wp:effectExtent l="0" t="0" r="0" b="0"/>
              <wp:wrapNone/>
              <wp:docPr id="17590362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753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2C3D054E" wp14:editId="3C0142C0">
              <wp:simplePos x="0" y="0"/>
              <wp:positionH relativeFrom="column">
                <wp:posOffset>2311400</wp:posOffset>
              </wp:positionH>
              <wp:positionV relativeFrom="paragraph">
                <wp:posOffset>-393699</wp:posOffset>
              </wp:positionV>
              <wp:extent cx="1729740" cy="704850"/>
              <wp:effectExtent l="0" t="0" r="0" b="0"/>
              <wp:wrapSquare wrapText="bothSides" distT="0" distB="0" distL="114300" distR="114300"/>
              <wp:docPr id="175903628" name="Rectángulo 1759036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85893" y="3432338"/>
                        <a:ext cx="17202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A15ED9F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6649E70B" w14:textId="77777777" w:rsidR="00BA658B" w:rsidRDefault="00BA658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GDI-GPD-F046</w:t>
                          </w:r>
                        </w:p>
                        <w:p w14:paraId="3C317B9F" w14:textId="77777777" w:rsidR="00BA658B" w:rsidRDefault="00BA658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51604872" w14:textId="77777777" w:rsidR="00BA658B" w:rsidRDefault="00BA658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75C81467" w14:textId="77777777" w:rsidR="00BA658B" w:rsidRDefault="00BA658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17C3AF34" w14:textId="77777777" w:rsidR="00BA658B" w:rsidRDefault="00BA658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C3D054E" id="Rectángulo 175903628" o:spid="_x0000_s1034" style="position:absolute;left:0;text-align:left;margin-left:182pt;margin-top:-31pt;width:136.2pt;height:55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" stroked="f">
              <v:textbox inset="2.55694mm,1.2875mm,2.55694mm,1.2875mm">
                <w:txbxContent>
                  <w:p w14:paraId="6A15ED9F" w14:textId="77777777" w:rsidR="00BA658B" w:rsidRDefault="00BA658B">
                    <w:pPr>
                      <w:spacing w:after="0" w:line="240" w:lineRule="auto"/>
                      <w:textDirection w:val="btLr"/>
                    </w:pPr>
                  </w:p>
                  <w:p w14:paraId="6649E70B" w14:textId="77777777" w:rsidR="00BA658B" w:rsidRDefault="00BA658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GDI-GPD-F046</w:t>
                    </w:r>
                  </w:p>
                  <w:p w14:paraId="3C317B9F" w14:textId="77777777" w:rsidR="00BA658B" w:rsidRDefault="00BA658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51604872" w14:textId="77777777" w:rsidR="00BA658B" w:rsidRDefault="00BA658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75C81467" w14:textId="77777777" w:rsidR="00BA658B" w:rsidRDefault="00BA658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17C3AF34" w14:textId="77777777" w:rsidR="00BA658B" w:rsidRDefault="00BA658B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62336" behindDoc="0" locked="0" layoutInCell="1" hidden="0" allowOverlap="1" wp14:anchorId="176AA02F" wp14:editId="708FFC25">
          <wp:simplePos x="0" y="0"/>
          <wp:positionH relativeFrom="column">
            <wp:posOffset>5257800</wp:posOffset>
          </wp:positionH>
          <wp:positionV relativeFrom="paragraph">
            <wp:posOffset>-379729</wp:posOffset>
          </wp:positionV>
          <wp:extent cx="647971" cy="644641"/>
          <wp:effectExtent l="0" t="0" r="0" b="0"/>
          <wp:wrapSquare wrapText="bothSides" distT="0" distB="0" distL="0" distR="0"/>
          <wp:docPr id="17590363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5EC905CF" wp14:editId="60F0C577">
              <wp:simplePos x="0" y="0"/>
              <wp:positionH relativeFrom="column">
                <wp:posOffset>-228599</wp:posOffset>
              </wp:positionH>
              <wp:positionV relativeFrom="paragraph">
                <wp:posOffset>-380999</wp:posOffset>
              </wp:positionV>
              <wp:extent cx="1705610" cy="947676"/>
              <wp:effectExtent l="0" t="0" r="0" b="0"/>
              <wp:wrapNone/>
              <wp:docPr id="175903631" name="Rectángulo 1759036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97958" y="3310925"/>
                        <a:ext cx="1696085" cy="938151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2E7F902A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Alcaldía Local de 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Santa fe</w:t>
                          </w:r>
                        </w:p>
                        <w:p w14:paraId="6ECA79BD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Calle 21 No. 5 – 74</w:t>
                          </w:r>
                        </w:p>
                        <w:p w14:paraId="68AD49BC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Código Postal: 110311</w:t>
                          </w:r>
                        </w:p>
                        <w:p w14:paraId="5AF297B9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601 3821640 Ext. 108 105</w:t>
                          </w:r>
                        </w:p>
                        <w:p w14:paraId="27B379A9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2B4F1FFD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www.santafe.gov.co</w:t>
                          </w:r>
                        </w:p>
                        <w:p w14:paraId="158AED5A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0DC05144" w14:textId="77777777" w:rsidR="00BA658B" w:rsidRDefault="00BA658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EC905CF" id="Rectángulo 175903631" o:spid="_x0000_s1035" style="position:absolute;left:0;text-align:left;margin-left:-18pt;margin-top:-30pt;width:134.3pt;height:74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" stroked="f">
              <v:textbox inset="7.25pt,1.2875mm,7.25pt,1.2875mm">
                <w:txbxContent>
                  <w:p w14:paraId="2E7F902A" w14:textId="77777777" w:rsidR="00BA658B" w:rsidRDefault="00BA658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Alcaldía Local de </w:t>
                    </w: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Santa fe</w:t>
                    </w:r>
                  </w:p>
                  <w:p w14:paraId="6ECA79BD" w14:textId="77777777" w:rsidR="00BA658B" w:rsidRDefault="00BA658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Calle 21 No. 5 – 74</w:t>
                    </w:r>
                  </w:p>
                  <w:p w14:paraId="68AD49BC" w14:textId="77777777" w:rsidR="00BA658B" w:rsidRDefault="00BA658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Código Postal: 110311</w:t>
                    </w:r>
                  </w:p>
                  <w:p w14:paraId="5AF297B9" w14:textId="77777777" w:rsidR="00BA658B" w:rsidRDefault="00BA658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601 3821640 Ext. 108 105</w:t>
                    </w:r>
                  </w:p>
                  <w:p w14:paraId="27B379A9" w14:textId="77777777" w:rsidR="00BA658B" w:rsidRDefault="00BA658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2B4F1FFD" w14:textId="77777777" w:rsidR="00BA658B" w:rsidRDefault="00BA658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www.santafe.gov.co</w:t>
                    </w:r>
                  </w:p>
                  <w:p w14:paraId="158AED5A" w14:textId="77777777" w:rsidR="00BA658B" w:rsidRDefault="00BA658B">
                    <w:pPr>
                      <w:spacing w:after="0" w:line="240" w:lineRule="auto"/>
                      <w:textDirection w:val="btLr"/>
                    </w:pPr>
                  </w:p>
                  <w:p w14:paraId="0DC05144" w14:textId="77777777" w:rsidR="00BA658B" w:rsidRDefault="00BA658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19D312" w14:textId="77777777" w:rsidR="00407751" w:rsidRDefault="00407751">
      <w:pPr>
        <w:spacing w:after="0" w:line="240" w:lineRule="auto"/>
      </w:pPr>
      <w:r>
        <w:separator/>
      </w:r>
    </w:p>
  </w:footnote>
  <w:footnote w:type="continuationSeparator" w:id="0">
    <w:p w14:paraId="6CC1D475" w14:textId="77777777" w:rsidR="00407751" w:rsidRDefault="004077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54CE53" w14:textId="77777777" w:rsidR="007401EB" w:rsidRDefault="007401EB" w:rsidP="007401EB">
    <w:pPr>
      <w:pStyle w:val="Encabezamiento"/>
      <w:spacing w:after="0" w:line="240" w:lineRule="auto"/>
      <w:rPr>
        <w:lang w:eastAsia="es-CO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DA54A62" wp14:editId="59236658">
              <wp:simplePos x="0" y="0"/>
              <wp:positionH relativeFrom="column">
                <wp:posOffset>3735705</wp:posOffset>
              </wp:positionH>
              <wp:positionV relativeFrom="paragraph">
                <wp:posOffset>-76835</wp:posOffset>
              </wp:positionV>
              <wp:extent cx="2697480" cy="937260"/>
              <wp:effectExtent l="0" t="0" r="26670" b="15240"/>
              <wp:wrapNone/>
              <wp:docPr id="1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97480" cy="9372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F0BA57C" w14:textId="77777777" w:rsidR="007401EB" w:rsidRDefault="007401EB" w:rsidP="007401EB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6CD84356" w14:textId="77777777" w:rsidR="007401EB" w:rsidRDefault="007401EB" w:rsidP="007401EB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Radicado No. 20265320501791</w:t>
                          </w:r>
                        </w:p>
                        <w:p w14:paraId="3F9C2A69" w14:textId="77777777" w:rsidR="007401EB" w:rsidRDefault="007401EB" w:rsidP="007401EB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Fecha: 27-05-2026</w:t>
                          </w:r>
                        </w:p>
                        <w:p w14:paraId="6513D4D6" w14:textId="77777777" w:rsidR="007401EB" w:rsidRDefault="007401EB" w:rsidP="007401EB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  <w:t>*20265320501791*</w:t>
                          </w:r>
                        </w:p>
                        <w:p w14:paraId="44D8F5A7" w14:textId="77777777" w:rsidR="007401EB" w:rsidRDefault="007401EB" w:rsidP="007401EB">
                          <w:pPr>
                            <w:rPr>
                              <w:rFonts w:ascii="Code3of9" w:hAnsi="Code3of9" w:cs="Code3of9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DA54A62" id="Rectangle 2" o:spid="_x0000_s1033" style="position:absolute;margin-left:294.15pt;margin-top:-6.05pt;width:212.4pt;height:73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">
              <v:textbox inset="7.25pt,3.65pt,7.25pt,3.65pt">
                <w:txbxContent>
                  <w:p w14:paraId="2F0BA57C" w14:textId="77777777" w:rsidR="007401EB" w:rsidRDefault="007401EB" w:rsidP="007401EB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6CD84356" w14:textId="77777777" w:rsidR="007401EB" w:rsidRDefault="007401EB" w:rsidP="007401EB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Radicado No. 20265320501791</w:t>
                    </w:r>
                  </w:p>
                  <w:p w14:paraId="3F9C2A69" w14:textId="77777777" w:rsidR="007401EB" w:rsidRDefault="007401EB" w:rsidP="007401EB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Fecha: 27-05-2026</w:t>
                    </w:r>
                  </w:p>
                  <w:p w14:paraId="6513D4D6" w14:textId="77777777" w:rsidR="007401EB" w:rsidRDefault="007401EB" w:rsidP="007401EB">
                    <w:pPr>
                      <w:rPr>
                        <w:rFonts w:ascii="Code3of9" w:hAnsi="Code3of9" w:cs="Arial"/>
                        <w:sz w:val="40"/>
                        <w:szCs w:val="40"/>
                      </w:rPr>
                    </w:pPr>
                    <w:r>
                      <w:rPr>
                        <w:rFonts w:ascii="Code3of9" w:hAnsi="Code3of9" w:cs="Arial"/>
                        <w:sz w:val="40"/>
                        <w:szCs w:val="40"/>
                      </w:rPr>
                      <w:t>*20265320501791*</w:t>
                    </w:r>
                  </w:p>
                  <w:p w14:paraId="44D8F5A7" w14:textId="77777777" w:rsidR="007401EB" w:rsidRDefault="007401EB" w:rsidP="007401EB">
                    <w:pPr>
                      <w:rPr>
                        <w:rFonts w:ascii="Code3of9" w:hAnsi="Code3of9" w:cs="Code3of9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1" locked="0" layoutInCell="1" allowOverlap="1" wp14:anchorId="3E1A2884" wp14:editId="0C913509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1A7C2B02" w14:textId="77777777" w:rsidR="007401EB" w:rsidRDefault="007401EB" w:rsidP="007401EB">
    <w:pPr>
      <w:pStyle w:val="Encabezamiento"/>
      <w:spacing w:after="0" w:line="240" w:lineRule="auto"/>
      <w:rPr>
        <w:lang w:eastAsia="es-CO"/>
      </w:rPr>
    </w:pPr>
  </w:p>
  <w:p w14:paraId="288AB1F0" w14:textId="77777777" w:rsidR="007401EB" w:rsidRDefault="007401EB" w:rsidP="007401EB">
    <w:pPr>
      <w:pStyle w:val="Encabezamiento"/>
      <w:spacing w:after="0" w:line="240" w:lineRule="auto"/>
      <w:rPr>
        <w:lang w:eastAsia="es-CO"/>
      </w:rPr>
    </w:pPr>
  </w:p>
  <w:p w14:paraId="6BD8FF3B" w14:textId="77777777" w:rsidR="007401EB" w:rsidRDefault="007401EB" w:rsidP="007401EB">
    <w:pPr>
      <w:pStyle w:val="Encabezamiento"/>
      <w:spacing w:after="0" w:line="240" w:lineRule="auto"/>
      <w:rPr>
        <w:lang w:eastAsia="es-CO"/>
      </w:rPr>
    </w:pPr>
  </w:p>
  <w:p w14:paraId="7EC4595D" w14:textId="77777777" w:rsidR="007401EB" w:rsidRDefault="007401EB" w:rsidP="007401EB">
    <w:pPr>
      <w:pStyle w:val="Encabezamiento"/>
      <w:spacing w:after="0" w:line="240" w:lineRule="auto"/>
      <w:rPr>
        <w:lang w:eastAsia="es-CO"/>
      </w:rPr>
    </w:pPr>
  </w:p>
  <w:p w14:paraId="08547D97" w14:textId="77777777" w:rsidR="00BA658B" w:rsidRDefault="00BA65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2C62C08E" w14:textId="77777777" w:rsidR="00BA658B" w:rsidRDefault="00BA65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</w:p>
  <w:p w14:paraId="6381D1FD" w14:textId="77777777" w:rsidR="00BA658B" w:rsidRDefault="00BA65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header2.xml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3D09"/>
    <w:rsid w:val="00133041"/>
    <w:rsid w:val="0016183E"/>
    <w:rsid w:val="00197BFC"/>
    <w:rsid w:val="001B5B59"/>
    <w:rsid w:val="001F1AF3"/>
    <w:rsid w:val="00212D59"/>
    <w:rsid w:val="00233D99"/>
    <w:rsid w:val="002C3D09"/>
    <w:rsid w:val="002F0257"/>
    <w:rsid w:val="003E42C2"/>
    <w:rsid w:val="00407751"/>
    <w:rsid w:val="00413F93"/>
    <w:rsid w:val="004B0822"/>
    <w:rsid w:val="00502405"/>
    <w:rsid w:val="00594ED8"/>
    <w:rsid w:val="0059745E"/>
    <w:rsid w:val="00597ACA"/>
    <w:rsid w:val="005D25DE"/>
    <w:rsid w:val="005D370E"/>
    <w:rsid w:val="0062668A"/>
    <w:rsid w:val="006C2182"/>
    <w:rsid w:val="007401EB"/>
    <w:rsid w:val="00752AD4"/>
    <w:rsid w:val="0078159B"/>
    <w:rsid w:val="007968C4"/>
    <w:rsid w:val="007F2B27"/>
    <w:rsid w:val="00804CBC"/>
    <w:rsid w:val="00853089"/>
    <w:rsid w:val="008B23AA"/>
    <w:rsid w:val="008F44E6"/>
    <w:rsid w:val="009C0D42"/>
    <w:rsid w:val="009E3018"/>
    <w:rsid w:val="00A250CF"/>
    <w:rsid w:val="00A94422"/>
    <w:rsid w:val="00AB544A"/>
    <w:rsid w:val="00BA658B"/>
    <w:rsid w:val="00BB0C37"/>
    <w:rsid w:val="00BB6452"/>
    <w:rsid w:val="00BD07F5"/>
    <w:rsid w:val="00C1077C"/>
    <w:rsid w:val="00C438E5"/>
    <w:rsid w:val="00C7276C"/>
    <w:rsid w:val="00CC2F71"/>
    <w:rsid w:val="00D4759C"/>
    <w:rsid w:val="00E84AEF"/>
    <w:rsid w:val="00EA69C8"/>
    <w:rsid w:val="00EC5B25"/>
    <w:rsid w:val="00ED7CCC"/>
    <w:rsid w:val="00EE1891"/>
    <w:rsid w:val="00F401FE"/>
    <w:rsid w:val="00FB599E"/>
    <w:rsid w:val="00FC601C"/>
    <w:rsid w:val="1E91680D"/>
    <w:rsid w:val="2197B3F5"/>
    <w:rsid w:val="26B71A70"/>
    <w:rsid w:val="29BAA207"/>
    <w:rsid w:val="2F265DD9"/>
    <w:rsid w:val="34793BBC"/>
    <w:rsid w:val="36C992B0"/>
    <w:rsid w:val="4F88F04A"/>
    <w:rsid w:val="58B1C75B"/>
    <w:rsid w:val="58D376E0"/>
    <w:rsid w:val="5FB50E72"/>
    <w:rsid w:val="6B948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1B9B78"/>
  <w15:docId w15:val="{B64D26F6-7078-4E48-AF9C-8FF7C57EE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1578B"/>
    <w:pPr>
      <w:suppressAutoHyphens/>
    </w:pPr>
    <w:rPr>
      <w:lang w:val="es-ES" w:eastAsia="zh-CN"/>
    </w:rPr>
  </w:style>
  <w:style w:type="paragraph" w:styleId="Ttulo1">
    <w:name w:val="heading 1"/>
    <w:basedOn w:val="Normal"/>
    <w:next w:val="Normal"/>
    <w:link w:val="Ttulo1Car"/>
    <w:uiPriority w:val="9"/>
    <w:qFormat/>
    <w:rsid w:val="00375AB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AE340D"/>
    <w:rPr>
      <w:color w:val="0000FF" w:themeColor="hyperlink"/>
      <w:u w:val="single"/>
    </w:rPr>
  </w:style>
  <w:style w:type="paragraph" w:customStyle="1" w:styleId="Standard">
    <w:name w:val="Standard"/>
    <w:rsid w:val="00AE340D"/>
    <w:pPr>
      <w:suppressAutoHyphens/>
      <w:autoSpaceDN w:val="0"/>
      <w:spacing w:after="0" w:line="240" w:lineRule="auto"/>
    </w:pPr>
    <w:rPr>
      <w:color w:val="00000A"/>
      <w:kern w:val="3"/>
      <w:lang w:val="es-ES" w:eastAsia="zh-CN"/>
    </w:rPr>
  </w:style>
  <w:style w:type="character" w:customStyle="1" w:styleId="Fuentedeprrafopredeter1">
    <w:name w:val="Fuente de párrafo predeter.1"/>
    <w:rsid w:val="00AE340D"/>
  </w:style>
  <w:style w:type="paragraph" w:styleId="Prrafodelista">
    <w:name w:val="List Paragraph"/>
    <w:basedOn w:val="Normal"/>
    <w:uiPriority w:val="34"/>
    <w:qFormat/>
    <w:rsid w:val="00FB63DF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7487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75AB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Mencinsinresolver">
    <w:name w:val="Unresolved Mention"/>
    <w:basedOn w:val="Fuentedeprrafopredeter"/>
    <w:uiPriority w:val="99"/>
    <w:semiHidden/>
    <w:unhideWhenUsed/>
    <w:rsid w:val="005D370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525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8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talentonopalanca.gov.co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MvdQRHFttxxNFGh3xNwJHTMAsg==">CgMxLjA4AGojChRzdWdnZXN0Lmw3ZmVzMno5ZjY2ZBILTWFyaWEgR29tZXpqIwoUc3VnZ2VzdC56MHF2M3NsMTRqdjMSC01hcmlhIEdvbWV6ciExYVlJcmp4SGxEaldnNFJOVEdyVk1GUTE1eXd5X0pfc3c=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RESPUESTA HOJA DE VIDA DISEÑADOR 11</Template>
  <TotalTime>0</TotalTime>
  <Pages>1</Pages>
  <Words>264</Words>
  <Characters>1454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Contratacion Santafe</cp:lastModifiedBy>
  <cp:revision>2</cp:revision>
  <dcterms:created xsi:type="dcterms:W3CDTF">2026-05-27T17:54:00Z</dcterms:created>
  <dcterms:modified xsi:type="dcterms:W3CDTF">2026-05-27T17:54:00Z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